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E0F" w:rsidRDefault="00FF4E0F" w:rsidP="00FF4E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BASLEY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FF4E0F" w:rsidRDefault="00FF4E0F" w:rsidP="00FF4E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4E0F" w:rsidRDefault="00FF4E0F" w:rsidP="00FF4E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4E0F" w:rsidRDefault="00FF4E0F" w:rsidP="00FF4E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Feb.1420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Abingdon,</w:t>
      </w:r>
    </w:p>
    <w:p w:rsidR="00FF4E0F" w:rsidRDefault="00FF4E0F" w:rsidP="00FF4E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Berkshire, into the lands of the late Joan </w:t>
      </w:r>
      <w:proofErr w:type="spellStart"/>
      <w:r>
        <w:rPr>
          <w:rFonts w:ascii="Times New Roman" w:hAnsi="Times New Roman" w:cs="Times New Roman"/>
          <w:sz w:val="24"/>
          <w:szCs w:val="24"/>
        </w:rPr>
        <w:t>Corbet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F4E0F" w:rsidRDefault="00FF4E0F" w:rsidP="00FF4E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21-232)</w:t>
      </w:r>
    </w:p>
    <w:p w:rsidR="00FF4E0F" w:rsidRDefault="00FF4E0F" w:rsidP="00FF4E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F4E0F" w:rsidRDefault="00FF4E0F" w:rsidP="00FF4E0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FF4E0F" w:rsidRDefault="00FF4E0F" w:rsidP="00FF4E0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DD5B8A" w:rsidRPr="00FF4E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E0F" w:rsidRDefault="00FF4E0F" w:rsidP="00564E3C">
      <w:pPr>
        <w:spacing w:after="0" w:line="240" w:lineRule="auto"/>
      </w:pPr>
      <w:r>
        <w:separator/>
      </w:r>
    </w:p>
  </w:endnote>
  <w:endnote w:type="continuationSeparator" w:id="0">
    <w:p w:rsidR="00FF4E0F" w:rsidRDefault="00FF4E0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F4E0F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E0F" w:rsidRDefault="00FF4E0F" w:rsidP="00564E3C">
      <w:pPr>
        <w:spacing w:after="0" w:line="240" w:lineRule="auto"/>
      </w:pPr>
      <w:r>
        <w:separator/>
      </w:r>
    </w:p>
  </w:footnote>
  <w:footnote w:type="continuationSeparator" w:id="0">
    <w:p w:rsidR="00FF4E0F" w:rsidRDefault="00FF4E0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E0F"/>
    <w:rsid w:val="00372DC6"/>
    <w:rsid w:val="00564E3C"/>
    <w:rsid w:val="0064591D"/>
    <w:rsid w:val="00DD5B8A"/>
    <w:rsid w:val="00EB41B8"/>
    <w:rsid w:val="00F14DE1"/>
    <w:rsid w:val="00FF4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F05C5E"/>
  <w15:chartTrackingRefBased/>
  <w15:docId w15:val="{D4E15F09-B0B4-4871-BC41-72123A712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2016-02-07T19:42:00Z</dcterms:created>
  <dcterms:modified xsi:type="dcterms:W3CDTF">2016-02-07T19:42:00Z</dcterms:modified>
</cp:coreProperties>
</file>